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30D23" w14:textId="77777777" w:rsidR="004221E8" w:rsidRDefault="004221E8" w:rsidP="004221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DUFFELD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fl.1407)</w:t>
      </w:r>
    </w:p>
    <w:p w14:paraId="190BD3E1" w14:textId="77777777" w:rsidR="004221E8" w:rsidRDefault="004221E8" w:rsidP="004221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75CC223F" w14:textId="77777777" w:rsidR="004221E8" w:rsidRDefault="004221E8" w:rsidP="004221E8">
      <w:pPr>
        <w:pStyle w:val="NoSpacing"/>
        <w:rPr>
          <w:rFonts w:cs="Times New Roman"/>
          <w:szCs w:val="24"/>
        </w:rPr>
      </w:pPr>
    </w:p>
    <w:p w14:paraId="334ABDFA" w14:textId="77777777" w:rsidR="004221E8" w:rsidRDefault="004221E8" w:rsidP="004221E8">
      <w:pPr>
        <w:pStyle w:val="NoSpacing"/>
        <w:rPr>
          <w:rFonts w:cs="Times New Roman"/>
          <w:szCs w:val="24"/>
        </w:rPr>
      </w:pPr>
    </w:p>
    <w:p w14:paraId="5566F9A9" w14:textId="77777777" w:rsidR="004221E8" w:rsidRDefault="004221E8" w:rsidP="004221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1407</w:t>
      </w:r>
      <w:r>
        <w:rPr>
          <w:rFonts w:cs="Times New Roman"/>
          <w:szCs w:val="24"/>
        </w:rPr>
        <w:tab/>
        <w:t>Proctor.</w:t>
      </w:r>
    </w:p>
    <w:p w14:paraId="6A849A10" w14:textId="77777777" w:rsidR="004221E8" w:rsidRDefault="004221E8" w:rsidP="004221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p.75)</w:t>
      </w:r>
    </w:p>
    <w:p w14:paraId="7C175790" w14:textId="77777777" w:rsidR="004221E8" w:rsidRDefault="004221E8" w:rsidP="004221E8">
      <w:pPr>
        <w:pStyle w:val="NoSpacing"/>
        <w:rPr>
          <w:rFonts w:cs="Times New Roman"/>
          <w:szCs w:val="24"/>
        </w:rPr>
      </w:pPr>
    </w:p>
    <w:p w14:paraId="268723E7" w14:textId="77777777" w:rsidR="004221E8" w:rsidRDefault="004221E8" w:rsidP="004221E8">
      <w:pPr>
        <w:pStyle w:val="NoSpacing"/>
        <w:rPr>
          <w:rFonts w:cs="Times New Roman"/>
          <w:szCs w:val="24"/>
        </w:rPr>
      </w:pPr>
    </w:p>
    <w:p w14:paraId="297920AC" w14:textId="77777777" w:rsidR="004221E8" w:rsidRDefault="004221E8" w:rsidP="004221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November 2024</w:t>
      </w:r>
    </w:p>
    <w:p w14:paraId="1C4B7D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9796C" w14:textId="77777777" w:rsidR="004221E8" w:rsidRDefault="004221E8" w:rsidP="009139A6">
      <w:r>
        <w:separator/>
      </w:r>
    </w:p>
  </w:endnote>
  <w:endnote w:type="continuationSeparator" w:id="0">
    <w:p w14:paraId="40C934DC" w14:textId="77777777" w:rsidR="004221E8" w:rsidRDefault="004221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836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A37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1D0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EFD85" w14:textId="77777777" w:rsidR="004221E8" w:rsidRDefault="004221E8" w:rsidP="009139A6">
      <w:r>
        <w:separator/>
      </w:r>
    </w:p>
  </w:footnote>
  <w:footnote w:type="continuationSeparator" w:id="0">
    <w:p w14:paraId="643FC0E5" w14:textId="77777777" w:rsidR="004221E8" w:rsidRDefault="004221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39E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439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57C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1E8"/>
    <w:rsid w:val="000666E0"/>
    <w:rsid w:val="002510B7"/>
    <w:rsid w:val="00270799"/>
    <w:rsid w:val="004221E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F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149B0"/>
  <w15:chartTrackingRefBased/>
  <w15:docId w15:val="{2E164F2E-E9C5-4D36-9A4E-3A2D71A2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2024-11-17T21:15:00Z</dcterms:created>
  <dcterms:modified xsi:type="dcterms:W3CDTF">2024-11-17T21:15:00Z</dcterms:modified>
</cp:coreProperties>
</file>